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3E44" w:rsidRPr="00B7165C" w:rsidRDefault="00D33E44">
      <w:pPr>
        <w:rPr>
          <w:rFonts w:ascii="宋体"/>
          <w:sz w:val="32"/>
          <w:szCs w:val="3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alt="00" style="position:absolute;left:0;text-align:left;margin-left:-37.45pt;margin-top:46.8pt;width:484.45pt;height:641.85pt;z-index:251658240">
            <v:imagedata r:id="rId4" o:title=""/>
            <w10:wrap type="square"/>
          </v:shape>
        </w:pict>
      </w:r>
      <w:r>
        <w:rPr>
          <w:rFonts w:ascii="宋体" w:hAnsi="宋体" w:hint="eastAsia"/>
          <w:sz w:val="32"/>
          <w:szCs w:val="32"/>
        </w:rPr>
        <w:t>监督道路绿化工程按设计方案进行施工</w:t>
      </w:r>
    </w:p>
    <w:sectPr w:rsidR="00D33E44" w:rsidRPr="00B7165C" w:rsidSect="00B21FE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embedSystemFonts/>
  <w:bordersDoNotSurroundHeader/>
  <w:bordersDoNotSurroundFooter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D3F0F"/>
    <w:rsid w:val="00306672"/>
    <w:rsid w:val="00386423"/>
    <w:rsid w:val="003A28B3"/>
    <w:rsid w:val="00496740"/>
    <w:rsid w:val="007A5B69"/>
    <w:rsid w:val="008941BF"/>
    <w:rsid w:val="008D2EF9"/>
    <w:rsid w:val="00B21FED"/>
    <w:rsid w:val="00B7165C"/>
    <w:rsid w:val="00CA05B0"/>
    <w:rsid w:val="00CF0C4E"/>
    <w:rsid w:val="00D314AC"/>
    <w:rsid w:val="00D33E44"/>
    <w:rsid w:val="00EB3AB6"/>
    <w:rsid w:val="00FD3F0F"/>
    <w:rsid w:val="4BB93B50"/>
    <w:rsid w:val="6D8139E4"/>
    <w:rsid w:val="7F604F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21FED"/>
    <w:pPr>
      <w:widowControl w:val="0"/>
      <w:jc w:val="both"/>
    </w:pPr>
    <w:rPr>
      <w:rFonts w:cs="Calibri"/>
      <w:szCs w:val="21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semiHidden/>
    <w:rsid w:val="00B21F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B21FED"/>
    <w:rPr>
      <w:rFonts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semiHidden/>
    <w:rsid w:val="00B21F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B21FED"/>
    <w:rPr>
      <w:rFonts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</TotalTime>
  <Pages>1</Pages>
  <Words>2</Words>
  <Characters>17</Characters>
  <Application>Microsoft Office Outlook</Application>
  <DocSecurity>0</DocSecurity>
  <Lines>0</Lines>
  <Paragraphs>0</Paragraphs>
  <ScaleCrop>false</ScaleCrop>
  <Company>微软中国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Microsoft</cp:lastModifiedBy>
  <cp:revision>6</cp:revision>
  <dcterms:created xsi:type="dcterms:W3CDTF">2016-01-22T04:05:00Z</dcterms:created>
  <dcterms:modified xsi:type="dcterms:W3CDTF">2016-04-13T15:21:00Z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2052-10.1.0.5511</vt:lpwstr>
  </property>
</Properties>
</file>